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360D8" w14:textId="2B483581" w:rsidR="00BA00AB" w:rsidRDefault="00FF186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Henry MAILAR</w:t>
      </w:r>
      <w:r>
        <w:rPr>
          <w:rFonts w:cs="Times New Roman"/>
          <w:szCs w:val="24"/>
        </w:rPr>
        <w:t xml:space="preserve">       (fl.1495)</w:t>
      </w:r>
    </w:p>
    <w:p w14:paraId="0C396E22" w14:textId="1242C0C8" w:rsidR="00FF186A" w:rsidRDefault="00FF186A" w:rsidP="009139A6">
      <w:pPr>
        <w:pStyle w:val="NoSpacing"/>
        <w:rPr>
          <w:rFonts w:cs="Times New Roman"/>
          <w:szCs w:val="24"/>
        </w:rPr>
      </w:pPr>
    </w:p>
    <w:p w14:paraId="25EA7580" w14:textId="2EAA75DC" w:rsidR="00FF186A" w:rsidRDefault="00FF186A" w:rsidP="009139A6">
      <w:pPr>
        <w:pStyle w:val="NoSpacing"/>
        <w:rPr>
          <w:rFonts w:cs="Times New Roman"/>
          <w:szCs w:val="24"/>
        </w:rPr>
      </w:pPr>
    </w:p>
    <w:p w14:paraId="5C7841E7" w14:textId="39EE715F" w:rsidR="00FF186A" w:rsidRDefault="00FF186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1495</w:t>
      </w:r>
      <w:r>
        <w:rPr>
          <w:rFonts w:cs="Times New Roman"/>
          <w:szCs w:val="24"/>
        </w:rPr>
        <w:tab/>
        <w:t>M.P.Coventry.   (H.P. p.566)</w:t>
      </w:r>
    </w:p>
    <w:p w14:paraId="0B802261" w14:textId="4DB3A70C" w:rsidR="00FF186A" w:rsidRDefault="00FF186A" w:rsidP="009139A6">
      <w:pPr>
        <w:pStyle w:val="NoSpacing"/>
        <w:rPr>
          <w:rFonts w:cs="Times New Roman"/>
          <w:szCs w:val="24"/>
        </w:rPr>
      </w:pPr>
    </w:p>
    <w:p w14:paraId="001C5FF7" w14:textId="5B9A29B8" w:rsidR="00FF186A" w:rsidRDefault="00FF186A" w:rsidP="009139A6">
      <w:pPr>
        <w:pStyle w:val="NoSpacing"/>
        <w:rPr>
          <w:rFonts w:cs="Times New Roman"/>
          <w:szCs w:val="24"/>
        </w:rPr>
      </w:pPr>
    </w:p>
    <w:p w14:paraId="443F7161" w14:textId="2D2AF22C" w:rsidR="00FF186A" w:rsidRPr="00FF186A" w:rsidRDefault="00FF186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December 2022</w:t>
      </w:r>
    </w:p>
    <w:sectPr w:rsidR="00FF186A" w:rsidRPr="00FF186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98814" w14:textId="77777777" w:rsidR="00FF186A" w:rsidRDefault="00FF186A" w:rsidP="009139A6">
      <w:r>
        <w:separator/>
      </w:r>
    </w:p>
  </w:endnote>
  <w:endnote w:type="continuationSeparator" w:id="0">
    <w:p w14:paraId="46AE9BC2" w14:textId="77777777" w:rsidR="00FF186A" w:rsidRDefault="00FF186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D80C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2927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7C80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6DFD0" w14:textId="77777777" w:rsidR="00FF186A" w:rsidRDefault="00FF186A" w:rsidP="009139A6">
      <w:r>
        <w:separator/>
      </w:r>
    </w:p>
  </w:footnote>
  <w:footnote w:type="continuationSeparator" w:id="0">
    <w:p w14:paraId="2018532C" w14:textId="77777777" w:rsidR="00FF186A" w:rsidRDefault="00FF186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E8B7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CD0A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EF3B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86A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F1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916ADB"/>
  <w15:chartTrackingRefBased/>
  <w15:docId w15:val="{0EADE0C1-8DDF-40D4-96AA-83351DCBB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12</Words>
  <Characters>73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2022-12-22T09:20:00Z</dcterms:created>
  <dcterms:modified xsi:type="dcterms:W3CDTF">2022-12-22T09:22:00Z</dcterms:modified>
</cp:coreProperties>
</file>